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021AF6" w:rsidRPr="001F25F8" w:rsidTr="002065BD">
        <w:tc>
          <w:tcPr>
            <w:tcW w:w="5328" w:type="dxa"/>
          </w:tcPr>
          <w:p w:rsidR="00021AF6" w:rsidRPr="001F25F8" w:rsidRDefault="00021AF6" w:rsidP="009C4B42">
            <w:pPr>
              <w:rPr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021AF6" w:rsidRPr="001F25F8" w:rsidRDefault="00021AF6" w:rsidP="009C4B42">
            <w:pPr>
              <w:rPr>
                <w:sz w:val="26"/>
                <w:szCs w:val="26"/>
              </w:rPr>
            </w:pPr>
            <w:r w:rsidRPr="001F25F8">
              <w:rPr>
                <w:sz w:val="26"/>
                <w:szCs w:val="26"/>
              </w:rPr>
              <w:t>Приложение 1</w:t>
            </w:r>
          </w:p>
          <w:p w:rsidR="00021AF6" w:rsidRPr="001F25F8" w:rsidRDefault="00021AF6" w:rsidP="00B36277">
            <w:pPr>
              <w:rPr>
                <w:sz w:val="26"/>
                <w:szCs w:val="26"/>
              </w:rPr>
            </w:pPr>
            <w:r w:rsidRPr="001F25F8">
              <w:rPr>
                <w:sz w:val="26"/>
                <w:szCs w:val="26"/>
              </w:rPr>
              <w:t>к приказу</w:t>
            </w:r>
            <w:r w:rsidR="00463C0D">
              <w:rPr>
                <w:sz w:val="26"/>
                <w:szCs w:val="26"/>
              </w:rPr>
              <w:t xml:space="preserve"> </w:t>
            </w:r>
            <w:r w:rsidRPr="001F25F8">
              <w:rPr>
                <w:sz w:val="26"/>
                <w:szCs w:val="26"/>
              </w:rPr>
              <w:t>Межрайонной инспекции Федеральной налоговой службы №</w:t>
            </w:r>
            <w:r w:rsidR="00B36277">
              <w:rPr>
                <w:sz w:val="26"/>
                <w:szCs w:val="26"/>
              </w:rPr>
              <w:t>8</w:t>
            </w:r>
            <w:r w:rsidRPr="001F25F8">
              <w:rPr>
                <w:sz w:val="26"/>
                <w:szCs w:val="26"/>
              </w:rPr>
              <w:t xml:space="preserve"> по Брянской области</w:t>
            </w:r>
          </w:p>
        </w:tc>
      </w:tr>
      <w:tr w:rsidR="00021AF6" w:rsidRPr="001F25F8" w:rsidTr="002065BD">
        <w:tc>
          <w:tcPr>
            <w:tcW w:w="5328" w:type="dxa"/>
          </w:tcPr>
          <w:p w:rsidR="00021AF6" w:rsidRPr="001F25F8" w:rsidRDefault="00021AF6" w:rsidP="009C4B42">
            <w:pPr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021AF6" w:rsidRPr="001F25F8" w:rsidRDefault="00021AF6" w:rsidP="009C4B42">
            <w:pPr>
              <w:rPr>
                <w:sz w:val="26"/>
                <w:szCs w:val="26"/>
                <w:lang w:val="en-US"/>
              </w:rPr>
            </w:pPr>
            <w:r w:rsidRPr="001F25F8">
              <w:rPr>
                <w:sz w:val="26"/>
                <w:szCs w:val="26"/>
              </w:rPr>
              <w:t>от</w:t>
            </w:r>
          </w:p>
        </w:tc>
        <w:tc>
          <w:tcPr>
            <w:tcW w:w="1653" w:type="dxa"/>
            <w:vAlign w:val="bottom"/>
          </w:tcPr>
          <w:p w:rsidR="00021AF6" w:rsidRPr="00B36277" w:rsidRDefault="004B4D7F" w:rsidP="006948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08.04.2021</w:t>
            </w:r>
          </w:p>
        </w:tc>
        <w:tc>
          <w:tcPr>
            <w:tcW w:w="507" w:type="dxa"/>
            <w:vAlign w:val="bottom"/>
          </w:tcPr>
          <w:p w:rsidR="00021AF6" w:rsidRPr="008734BA" w:rsidRDefault="00021AF6" w:rsidP="009C4B42">
            <w:pPr>
              <w:rPr>
                <w:sz w:val="26"/>
                <w:szCs w:val="26"/>
              </w:rPr>
            </w:pPr>
            <w:r w:rsidRPr="008734BA">
              <w:rPr>
                <w:sz w:val="26"/>
                <w:szCs w:val="26"/>
              </w:rPr>
              <w:t>№</w:t>
            </w:r>
          </w:p>
        </w:tc>
        <w:tc>
          <w:tcPr>
            <w:tcW w:w="1980" w:type="dxa"/>
            <w:vAlign w:val="bottom"/>
          </w:tcPr>
          <w:p w:rsidR="00021AF6" w:rsidRPr="00B56D9B" w:rsidRDefault="00B36277" w:rsidP="00E176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1-01-04</w:t>
            </w:r>
            <w:r w:rsidR="00021AF6" w:rsidRPr="00B36277">
              <w:rPr>
                <w:sz w:val="26"/>
                <w:szCs w:val="26"/>
              </w:rPr>
              <w:t>/</w:t>
            </w:r>
            <w:r w:rsidR="004B4D7F">
              <w:rPr>
                <w:sz w:val="26"/>
                <w:szCs w:val="26"/>
              </w:rPr>
              <w:t>28</w:t>
            </w:r>
          </w:p>
        </w:tc>
      </w:tr>
    </w:tbl>
    <w:p w:rsidR="00021AF6" w:rsidRDefault="00021AF6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463C0D" w:rsidRPr="00463C0D" w:rsidRDefault="00463C0D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021AF6" w:rsidRPr="001F25F8" w:rsidRDefault="00021AF6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5F8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021AF6" w:rsidRPr="001F25F8" w:rsidRDefault="00021AF6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5F8">
        <w:rPr>
          <w:rFonts w:ascii="Times New Roman" w:hAnsi="Times New Roman" w:cs="Times New Roman"/>
          <w:b/>
          <w:sz w:val="26"/>
          <w:szCs w:val="26"/>
        </w:rPr>
        <w:t>вакантных должностей гражданской службы, на замещение</w:t>
      </w:r>
    </w:p>
    <w:p w:rsidR="00021AF6" w:rsidRPr="001F25F8" w:rsidRDefault="00021AF6" w:rsidP="009C4B4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5F8">
        <w:rPr>
          <w:rFonts w:ascii="Times New Roman" w:hAnsi="Times New Roman" w:cs="Times New Roman"/>
          <w:b/>
          <w:sz w:val="26"/>
          <w:szCs w:val="26"/>
        </w:rPr>
        <w:t>которых объявлен конкурс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021AF6" w:rsidRPr="001F25F8" w:rsidTr="002065B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21AF6" w:rsidRPr="001F25F8" w:rsidRDefault="00021AF6" w:rsidP="009C4B4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25F8">
              <w:rPr>
                <w:rFonts w:ascii="Times New Roman" w:hAnsi="Times New Roman" w:cs="Times New Roman"/>
                <w:b/>
                <w:sz w:val="26"/>
                <w:szCs w:val="26"/>
              </w:rPr>
              <w:t>в Межрайонной инспекции Федеральной налоговой службы №</w:t>
            </w:r>
            <w:r w:rsidR="00B3627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1F25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 Брянской области:</w:t>
            </w:r>
          </w:p>
          <w:p w:rsidR="009C4B42" w:rsidRPr="001F25F8" w:rsidRDefault="009C4B42" w:rsidP="009C4B4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1AF6" w:rsidTr="002065B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F6" w:rsidRPr="001F25F8" w:rsidRDefault="00021AF6" w:rsidP="002065B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F25F8">
              <w:rPr>
                <w:rFonts w:ascii="Times New Roman" w:hAnsi="Times New Roman" w:cs="Times New Roman"/>
                <w:b/>
                <w:sz w:val="26"/>
                <w:szCs w:val="28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AF6" w:rsidRPr="001F25F8" w:rsidRDefault="00021AF6" w:rsidP="002065B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F25F8">
              <w:rPr>
                <w:rFonts w:ascii="Times New Roman" w:hAnsi="Times New Roman" w:cs="Times New Roman"/>
                <w:b/>
                <w:sz w:val="26"/>
                <w:szCs w:val="28"/>
              </w:rPr>
              <w:t>Наименование вакантной должности</w:t>
            </w:r>
          </w:p>
        </w:tc>
      </w:tr>
      <w:tr w:rsidR="00796993" w:rsidTr="002065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B5B28" w:rsidRDefault="009B5B28" w:rsidP="0079699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B28" w:rsidRPr="009B5B28" w:rsidRDefault="009E4D34" w:rsidP="004B4D7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4B4D7F">
              <w:rPr>
                <w:rFonts w:ascii="Times New Roman" w:hAnsi="Times New Roman" w:cs="Times New Roman"/>
                <w:sz w:val="28"/>
                <w:szCs w:val="28"/>
              </w:rPr>
              <w:t>регистрации, учета и работы с налогоплательщиками</w:t>
            </w:r>
          </w:p>
        </w:tc>
        <w:tc>
          <w:tcPr>
            <w:tcW w:w="5069" w:type="dxa"/>
            <w:vAlign w:val="center"/>
          </w:tcPr>
          <w:p w:rsidR="00796993" w:rsidRPr="009B5B28" w:rsidRDefault="004B4D7F" w:rsidP="001701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налоговый инспектор</w:t>
            </w:r>
            <w:bookmarkStart w:id="0" w:name="_GoBack"/>
            <w:bookmarkEnd w:id="0"/>
          </w:p>
        </w:tc>
      </w:tr>
      <w:tr w:rsidR="007041CA" w:rsidTr="002065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1D610D" w:rsidRDefault="001D610D" w:rsidP="001701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vAlign w:val="center"/>
          </w:tcPr>
          <w:p w:rsidR="007041CA" w:rsidRPr="009B5B28" w:rsidRDefault="007041CA" w:rsidP="00B3627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AF6" w:rsidRPr="00700787" w:rsidRDefault="00021AF6" w:rsidP="00021AF6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1AF6" w:rsidRDefault="00021AF6" w:rsidP="00021AF6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21AF6" w:rsidSect="000967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5F8" w:rsidRDefault="001D55F8" w:rsidP="00021AF6">
      <w:r>
        <w:separator/>
      </w:r>
    </w:p>
  </w:endnote>
  <w:endnote w:type="continuationSeparator" w:id="0">
    <w:p w:rsidR="001D55F8" w:rsidRDefault="001D55F8" w:rsidP="0002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AF6" w:rsidRDefault="00021AF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AF6" w:rsidRDefault="00021AF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AF6" w:rsidRDefault="00021AF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5F8" w:rsidRDefault="001D55F8" w:rsidP="00021AF6">
      <w:r>
        <w:separator/>
      </w:r>
    </w:p>
  </w:footnote>
  <w:footnote w:type="continuationSeparator" w:id="0">
    <w:p w:rsidR="001D55F8" w:rsidRDefault="001D55F8" w:rsidP="00021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AF6" w:rsidRDefault="00021AF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AF6" w:rsidRDefault="00021AF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AF6" w:rsidRDefault="00021A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F6"/>
    <w:rsid w:val="00014A21"/>
    <w:rsid w:val="00021AF6"/>
    <w:rsid w:val="0009671B"/>
    <w:rsid w:val="000D38B8"/>
    <w:rsid w:val="0017011E"/>
    <w:rsid w:val="001D55F8"/>
    <w:rsid w:val="001D610D"/>
    <w:rsid w:val="001E22A2"/>
    <w:rsid w:val="001F25F8"/>
    <w:rsid w:val="00395B92"/>
    <w:rsid w:val="003E1F4A"/>
    <w:rsid w:val="00463C0D"/>
    <w:rsid w:val="0046505C"/>
    <w:rsid w:val="004B4D7F"/>
    <w:rsid w:val="0058438A"/>
    <w:rsid w:val="00593A68"/>
    <w:rsid w:val="005A0C45"/>
    <w:rsid w:val="005A7C92"/>
    <w:rsid w:val="0069486E"/>
    <w:rsid w:val="006C212F"/>
    <w:rsid w:val="006D2007"/>
    <w:rsid w:val="00700787"/>
    <w:rsid w:val="007041CA"/>
    <w:rsid w:val="0072586A"/>
    <w:rsid w:val="00796993"/>
    <w:rsid w:val="007B6837"/>
    <w:rsid w:val="007E3DF4"/>
    <w:rsid w:val="008734BA"/>
    <w:rsid w:val="0088406D"/>
    <w:rsid w:val="008D5D06"/>
    <w:rsid w:val="008D62D5"/>
    <w:rsid w:val="008F096D"/>
    <w:rsid w:val="009B5B28"/>
    <w:rsid w:val="009C3895"/>
    <w:rsid w:val="009C4B42"/>
    <w:rsid w:val="009E4D34"/>
    <w:rsid w:val="00AD442D"/>
    <w:rsid w:val="00B223C2"/>
    <w:rsid w:val="00B36277"/>
    <w:rsid w:val="00B56D9B"/>
    <w:rsid w:val="00B60570"/>
    <w:rsid w:val="00B62210"/>
    <w:rsid w:val="00BC3F63"/>
    <w:rsid w:val="00BC4CCE"/>
    <w:rsid w:val="00D17CFC"/>
    <w:rsid w:val="00DB6C27"/>
    <w:rsid w:val="00DE3BBD"/>
    <w:rsid w:val="00E176E1"/>
    <w:rsid w:val="00FB58AF"/>
    <w:rsid w:val="00FC791C"/>
    <w:rsid w:val="00F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F0A57F2-B9CF-4A55-9F04-F6E115BC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021A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1AF6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21A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1A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Ирина Витальевна Химченкова</dc:creator>
  <cp:lastModifiedBy>Хлусова Наталья Юрьевна</cp:lastModifiedBy>
  <cp:revision>2</cp:revision>
  <cp:lastPrinted>2020-10-13T07:14:00Z</cp:lastPrinted>
  <dcterms:created xsi:type="dcterms:W3CDTF">2021-04-08T09:31:00Z</dcterms:created>
  <dcterms:modified xsi:type="dcterms:W3CDTF">2021-04-08T09:31:00Z</dcterms:modified>
</cp:coreProperties>
</file>